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72C8" w:rsidR="00DD259F" w:rsidP="005B7AC9" w:rsidRDefault="00DD259F" w14:paraId="b4dea34" w14:textId="b4dea34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0572C8">
        <w:rPr>
          <w:rFonts w:ascii="Times New Roman" w:hAnsi="Times New Roman"/>
          <w:b w:val="false"/>
        </w:rPr>
        <w:t>REPUBLIKA HRVATSKA</w:t>
      </w:r>
    </w:p>
    <w:p w:rsidRPr="000572C8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TRGOVAČKI SUD U RIJECI</w:t>
      </w:r>
      <w:r w:rsidRPr="000572C8" w:rsidR="006D1F4A">
        <w:rPr>
          <w:rFonts w:ascii="Times New Roman" w:hAnsi="Times New Roman"/>
          <w:b w:val="false"/>
        </w:rPr>
        <w:tab/>
      </w:r>
    </w:p>
    <w:p w:rsidRPr="000572C8" w:rsidR="00D92A4E" w:rsidP="005B7AC9" w:rsidRDefault="00DD259F">
      <w:pPr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ZADARSKA 1 i 3</w:t>
      </w:r>
    </w:p>
    <w:p w:rsidRPr="000572C8" w:rsidR="00144160" w:rsidP="005B7AC9" w:rsidRDefault="00144160">
      <w:pPr>
        <w:rPr>
          <w:rFonts w:ascii="Times New Roman" w:hAnsi="Times New Roman"/>
          <w:b w:val="false"/>
        </w:rPr>
      </w:pPr>
    </w:p>
    <w:p w:rsidRPr="000572C8" w:rsidR="0071047A" w:rsidP="005B7AC9" w:rsidRDefault="0071047A">
      <w:pPr>
        <w:rPr>
          <w:rFonts w:ascii="Times New Roman" w:hAnsi="Times New Roman"/>
          <w:b w:val="false"/>
        </w:rPr>
      </w:pPr>
    </w:p>
    <w:p w:rsidRPr="000572C8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0572C8">
        <w:rPr>
          <w:rFonts w:ascii="Times New Roman" w:hAnsi="Times New Roman"/>
          <w:b w:val="false"/>
          <w:bCs/>
        </w:rPr>
        <w:t>Z A P I S N I K</w:t>
      </w:r>
    </w:p>
    <w:p w:rsidRPr="000572C8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0572C8">
        <w:rPr>
          <w:rFonts w:ascii="Times New Roman" w:hAnsi="Times New Roman"/>
          <w:b w:val="false"/>
          <w:bCs/>
        </w:rPr>
        <w:t>o</w:t>
      </w:r>
      <w:r w:rsidRPr="000572C8" w:rsidR="00560DA5">
        <w:rPr>
          <w:rFonts w:ascii="Times New Roman" w:hAnsi="Times New Roman"/>
          <w:b w:val="false"/>
          <w:bCs/>
        </w:rPr>
        <w:t>d</w:t>
      </w:r>
      <w:r w:rsidRPr="000572C8" w:rsidR="001C161A">
        <w:rPr>
          <w:rFonts w:ascii="Times New Roman" w:hAnsi="Times New Roman"/>
          <w:b w:val="false"/>
          <w:bCs/>
        </w:rPr>
        <w:t xml:space="preserve"> </w:t>
      </w:r>
      <w:r w:rsidRPr="000572C8" w:rsidR="004F7EFF">
        <w:rPr>
          <w:rFonts w:ascii="Times New Roman" w:hAnsi="Times New Roman"/>
          <w:b w:val="false"/>
          <w:bCs/>
        </w:rPr>
        <w:t>18</w:t>
      </w:r>
      <w:r w:rsidRPr="000572C8" w:rsidR="0052145A">
        <w:rPr>
          <w:rFonts w:ascii="Times New Roman" w:hAnsi="Times New Roman"/>
          <w:b w:val="false"/>
          <w:bCs/>
        </w:rPr>
        <w:t>. lipnja</w:t>
      </w:r>
      <w:r w:rsidRPr="000572C8" w:rsidR="0083505A">
        <w:rPr>
          <w:rFonts w:ascii="Times New Roman" w:hAnsi="Times New Roman"/>
          <w:b w:val="false"/>
          <w:bCs/>
        </w:rPr>
        <w:t xml:space="preserve"> 2020. godine</w:t>
      </w:r>
      <w:r w:rsidRPr="000572C8" w:rsidR="00B82A55">
        <w:rPr>
          <w:rFonts w:ascii="Times New Roman" w:hAnsi="Times New Roman"/>
          <w:b w:val="false"/>
          <w:bCs/>
        </w:rPr>
        <w:t xml:space="preserve"> </w:t>
      </w:r>
    </w:p>
    <w:p w:rsidRPr="000572C8"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 xml:space="preserve">u prethodnom postupku </w:t>
      </w:r>
      <w:r w:rsidRPr="000572C8" w:rsidR="00613796">
        <w:rPr>
          <w:rFonts w:ascii="Times New Roman" w:hAnsi="Times New Roman"/>
          <w:b w:val="false"/>
        </w:rPr>
        <w:t>radi</w:t>
      </w:r>
      <w:r w:rsidRPr="000572C8" w:rsidR="006372B4">
        <w:rPr>
          <w:rFonts w:ascii="Times New Roman" w:hAnsi="Times New Roman"/>
          <w:b w:val="false"/>
        </w:rPr>
        <w:t xml:space="preserve"> očitovanja o prijedlogu i</w:t>
      </w:r>
      <w:r w:rsidRPr="000572C8" w:rsidR="00613796">
        <w:rPr>
          <w:rFonts w:ascii="Times New Roman" w:hAnsi="Times New Roman"/>
          <w:b w:val="false"/>
        </w:rPr>
        <w:t xml:space="preserve"> </w:t>
      </w:r>
      <w:r w:rsidRPr="000572C8" w:rsidR="00B468D0">
        <w:rPr>
          <w:rFonts w:ascii="Times New Roman" w:hAnsi="Times New Roman"/>
          <w:b w:val="false"/>
        </w:rPr>
        <w:t>rasprave o</w:t>
      </w:r>
      <w:r w:rsidRPr="000572C8" w:rsidR="00727FC2">
        <w:rPr>
          <w:rFonts w:ascii="Times New Roman" w:hAnsi="Times New Roman"/>
          <w:b w:val="false"/>
        </w:rPr>
        <w:t xml:space="preserve"> </w:t>
      </w:r>
      <w:r w:rsidRPr="000572C8" w:rsidR="00E279D6">
        <w:rPr>
          <w:rFonts w:ascii="Times New Roman" w:hAnsi="Times New Roman"/>
          <w:b w:val="false"/>
        </w:rPr>
        <w:t>pretpostavk</w:t>
      </w:r>
      <w:r w:rsidRPr="000572C8" w:rsidR="00B468D0">
        <w:rPr>
          <w:rFonts w:ascii="Times New Roman" w:hAnsi="Times New Roman"/>
          <w:b w:val="false"/>
        </w:rPr>
        <w:t>ama</w:t>
      </w:r>
      <w:r w:rsidRPr="000572C8" w:rsidR="00E279D6">
        <w:rPr>
          <w:rFonts w:ascii="Times New Roman" w:hAnsi="Times New Roman"/>
          <w:b w:val="false"/>
        </w:rPr>
        <w:t xml:space="preserve"> </w:t>
      </w:r>
      <w:r w:rsidRPr="000572C8" w:rsidR="006F49A9">
        <w:rPr>
          <w:rFonts w:ascii="Times New Roman" w:hAnsi="Times New Roman"/>
          <w:b w:val="false"/>
        </w:rPr>
        <w:t xml:space="preserve">za otvaranje </w:t>
      </w:r>
      <w:r w:rsidRPr="000572C8" w:rsidR="00560DA5">
        <w:rPr>
          <w:rFonts w:ascii="Times New Roman" w:hAnsi="Times New Roman"/>
          <w:b w:val="false"/>
        </w:rPr>
        <w:t xml:space="preserve">stečajnog </w:t>
      </w:r>
      <w:r w:rsidRPr="000572C8" w:rsidR="00613796">
        <w:rPr>
          <w:rFonts w:ascii="Times New Roman" w:hAnsi="Times New Roman"/>
          <w:b w:val="false"/>
        </w:rPr>
        <w:t xml:space="preserve">postupka nad </w:t>
      </w:r>
      <w:r w:rsidRPr="000572C8" w:rsidR="00DE1769">
        <w:rPr>
          <w:rFonts w:ascii="Times New Roman" w:hAnsi="Times New Roman"/>
          <w:b w:val="false"/>
        </w:rPr>
        <w:t>dužnik</w:t>
      </w:r>
      <w:r w:rsidRPr="000572C8" w:rsidR="006C6198">
        <w:rPr>
          <w:rFonts w:ascii="Times New Roman" w:hAnsi="Times New Roman"/>
          <w:b w:val="false"/>
        </w:rPr>
        <w:t>om</w:t>
      </w:r>
      <w:r w:rsidRPr="000572C8" w:rsidR="00AB48F6">
        <w:rPr>
          <w:rFonts w:ascii="Times New Roman" w:hAnsi="Times New Roman"/>
          <w:b w:val="false"/>
        </w:rPr>
        <w:t xml:space="preserve"> </w:t>
      </w:r>
      <w:r w:rsidRPr="000572C8" w:rsidR="004F7EFF">
        <w:rPr>
          <w:rFonts w:ascii="Times New Roman" w:hAnsi="Times New Roman"/>
          <w:b w:val="false"/>
        </w:rPr>
        <w:t>M.I.R.N. društvo s ograničenom odgovornošću za trgovinu Jurdani (Općina Matulji), Jušići 126/A</w:t>
      </w:r>
      <w:r w:rsidRPr="000572C8" w:rsidR="00F60677">
        <w:rPr>
          <w:rFonts w:ascii="Times New Roman" w:hAnsi="Times New Roman"/>
          <w:b w:val="false"/>
        </w:rPr>
        <w:t>.</w:t>
      </w:r>
    </w:p>
    <w:p w:rsidRPr="000572C8"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0572C8" w:rsidR="0071047A" w:rsidP="005B7AC9" w:rsidRDefault="0071047A">
      <w:pPr>
        <w:jc w:val="both"/>
        <w:rPr>
          <w:rFonts w:ascii="Times New Roman" w:hAnsi="Times New Roman"/>
          <w:b w:val="false"/>
        </w:rPr>
      </w:pPr>
    </w:p>
    <w:p w:rsidRPr="000572C8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OD SUDA PRISUTNI:</w:t>
      </w:r>
    </w:p>
    <w:p w:rsidRPr="000572C8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Daniela Korlević, sudac</w:t>
      </w:r>
    </w:p>
    <w:p w:rsidRPr="000572C8" w:rsidR="008D7028" w:rsidP="005B7AC9" w:rsidRDefault="00F60677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Dajana Jurković</w:t>
      </w:r>
      <w:r w:rsidRPr="000572C8" w:rsidR="00613796">
        <w:rPr>
          <w:rFonts w:ascii="Times New Roman" w:hAnsi="Times New Roman"/>
          <w:b w:val="false"/>
        </w:rPr>
        <w:t>, zapisničar</w:t>
      </w:r>
    </w:p>
    <w:p w:rsidRPr="000572C8" w:rsidR="0071047A" w:rsidP="0071047A" w:rsidRDefault="0071047A">
      <w:pPr>
        <w:rPr>
          <w:rFonts w:ascii="Times New Roman" w:hAnsi="Times New Roman"/>
          <w:b w:val="false"/>
        </w:rPr>
      </w:pPr>
    </w:p>
    <w:p w:rsidRPr="000572C8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Početak u</w:t>
      </w:r>
      <w:r w:rsidRPr="000572C8" w:rsidR="00CF16F2">
        <w:rPr>
          <w:rFonts w:ascii="Times New Roman" w:hAnsi="Times New Roman"/>
          <w:b w:val="false"/>
        </w:rPr>
        <w:t xml:space="preserve"> </w:t>
      </w:r>
      <w:r w:rsidRPr="000572C8" w:rsidR="004F7EFF">
        <w:rPr>
          <w:rFonts w:ascii="Times New Roman" w:hAnsi="Times New Roman"/>
          <w:b w:val="false"/>
        </w:rPr>
        <w:t>09</w:t>
      </w:r>
      <w:r w:rsidRPr="000572C8" w:rsidR="00613796">
        <w:rPr>
          <w:rFonts w:ascii="Times New Roman" w:hAnsi="Times New Roman"/>
          <w:b w:val="false"/>
        </w:rPr>
        <w:t>:</w:t>
      </w:r>
      <w:r w:rsidRPr="000572C8" w:rsidR="002D2567">
        <w:rPr>
          <w:rFonts w:ascii="Times New Roman" w:hAnsi="Times New Roman"/>
          <w:b w:val="false"/>
        </w:rPr>
        <w:t>3</w:t>
      </w:r>
      <w:r w:rsidRPr="000572C8" w:rsidR="00FC531C">
        <w:rPr>
          <w:rFonts w:ascii="Times New Roman" w:hAnsi="Times New Roman"/>
          <w:b w:val="false"/>
        </w:rPr>
        <w:t>0</w:t>
      </w:r>
      <w:r w:rsidRPr="000572C8" w:rsidR="00613796">
        <w:rPr>
          <w:rFonts w:ascii="Times New Roman" w:hAnsi="Times New Roman"/>
          <w:b w:val="false"/>
        </w:rPr>
        <w:t xml:space="preserve"> sati</w:t>
      </w:r>
    </w:p>
    <w:p w:rsidRPr="000572C8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0572C8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Utvrđuje se da su na današnje ročište pristupili:</w:t>
      </w:r>
    </w:p>
    <w:p w:rsidRPr="000572C8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Za predlagatelja</w:t>
      </w:r>
      <w:r w:rsidRPr="000572C8" w:rsidR="00E96CC2">
        <w:rPr>
          <w:rFonts w:ascii="Times New Roman" w:hAnsi="Times New Roman"/>
          <w:b w:val="false"/>
        </w:rPr>
        <w:t>:</w:t>
      </w:r>
      <w:r w:rsidRPr="000572C8" w:rsidR="00481E2D">
        <w:rPr>
          <w:rFonts w:ascii="Times New Roman" w:hAnsi="Times New Roman"/>
          <w:b w:val="false"/>
        </w:rPr>
        <w:t xml:space="preserve"> </w:t>
      </w:r>
      <w:r w:rsidRPr="000572C8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0572C8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0572C8">
        <w:rPr>
          <w:rFonts w:ascii="Times New Roman" w:hAnsi="Times New Roman"/>
          <w:b w:val="false"/>
        </w:rPr>
        <w:t>Za</w:t>
      </w:r>
      <w:r w:rsidRPr="000572C8" w:rsidR="00481E2D">
        <w:rPr>
          <w:rFonts w:ascii="Times New Roman" w:hAnsi="Times New Roman"/>
          <w:b w:val="false"/>
        </w:rPr>
        <w:t xml:space="preserve"> </w:t>
      </w:r>
      <w:r w:rsidRPr="000572C8" w:rsidR="00DE1769">
        <w:rPr>
          <w:rFonts w:ascii="Times New Roman" w:hAnsi="Times New Roman"/>
          <w:b w:val="false"/>
        </w:rPr>
        <w:t>dužnik</w:t>
      </w:r>
      <w:r w:rsidRPr="000572C8" w:rsidR="00FC531C">
        <w:rPr>
          <w:rFonts w:ascii="Times New Roman" w:hAnsi="Times New Roman"/>
          <w:b w:val="false"/>
        </w:rPr>
        <w:t>a</w:t>
      </w:r>
      <w:r w:rsidRPr="000572C8" w:rsidR="00C06920">
        <w:rPr>
          <w:rFonts w:ascii="Times New Roman" w:hAnsi="Times New Roman"/>
          <w:b w:val="false"/>
        </w:rPr>
        <w:t>:</w:t>
      </w:r>
      <w:r w:rsidRPr="000572C8" w:rsidR="003B33D4">
        <w:rPr>
          <w:rFonts w:ascii="Times New Roman" w:hAnsi="Times New Roman"/>
          <w:b w:val="false"/>
        </w:rPr>
        <w:t xml:space="preserve"> </w:t>
      </w:r>
      <w:r w:rsidRPr="000572C8" w:rsidR="00AF73F1">
        <w:rPr>
          <w:rFonts w:ascii="Times New Roman" w:hAnsi="Times New Roman"/>
          <w:b w:val="false"/>
        </w:rPr>
        <w:t xml:space="preserve">nitko, dostava poziva uredno iskazana  </w:t>
      </w:r>
    </w:p>
    <w:p w:rsidRPr="000572C8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 xml:space="preserve">Za FINA: nitko, dostava poziva uredno iskazana  </w:t>
      </w:r>
    </w:p>
    <w:p w:rsidRPr="000572C8" w:rsidR="00D94FC4" w:rsidP="00932C80" w:rsidRDefault="00D94FC4">
      <w:pPr>
        <w:jc w:val="both"/>
        <w:rPr>
          <w:rFonts w:ascii="Times New Roman" w:hAnsi="Times New Roman"/>
          <w:b w:val="false"/>
        </w:rPr>
      </w:pPr>
    </w:p>
    <w:p w:rsidRPr="000572C8" w:rsidR="00086545" w:rsidP="00086545" w:rsidRDefault="00086545">
      <w:pPr>
        <w:ind w:firstLine="720"/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Utvrđuje se da ročište radi očitovanja o prijedlogu i rasprave o pretpostavkama za otvaranje stečajnog postupka nad dužnikom određeno za dan 0</w:t>
      </w:r>
      <w:r w:rsidRPr="000572C8" w:rsidR="002D2567">
        <w:rPr>
          <w:rFonts w:ascii="Times New Roman" w:hAnsi="Times New Roman"/>
          <w:b w:val="false"/>
        </w:rPr>
        <w:t>8</w:t>
      </w:r>
      <w:r w:rsidRPr="000572C8">
        <w:rPr>
          <w:rFonts w:ascii="Times New Roman" w:hAnsi="Times New Roman"/>
          <w:b w:val="false"/>
        </w:rPr>
        <w:t>. travnja 2020. godine nije održano zbog proglašenje epidemije bolesti izazvano korona virusom i odluke predsjednice suda od 13. ožujka 2020. godine prema kojoj sud nije održavao ročišta do 30. travnja 2020. godine.</w:t>
      </w:r>
    </w:p>
    <w:p w:rsidR="00086545" w:rsidP="00932C80" w:rsidRDefault="00086545">
      <w:pPr>
        <w:jc w:val="both"/>
        <w:rPr>
          <w:rFonts w:ascii="Times New Roman" w:hAnsi="Times New Roman"/>
          <w:b w:val="false"/>
        </w:rPr>
      </w:pPr>
    </w:p>
    <w:p w:rsidR="000572C8" w:rsidP="00932C80" w:rsidRDefault="000572C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Utvrđuje se da privremeni stečajni upravitelj nije pristupio, a svoj izostanak je opravdao usmenim putem.</w:t>
      </w:r>
    </w:p>
    <w:p w:rsidRPr="000572C8" w:rsidR="000572C8" w:rsidP="00932C80" w:rsidRDefault="000572C8">
      <w:pPr>
        <w:jc w:val="both"/>
        <w:rPr>
          <w:rFonts w:ascii="Times New Roman" w:hAnsi="Times New Roman"/>
          <w:b w:val="false"/>
        </w:rPr>
      </w:pPr>
    </w:p>
    <w:p w:rsidRPr="000572C8" w:rsidR="0054448E" w:rsidP="00932C80" w:rsidRDefault="0054448E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ab/>
        <w:t xml:space="preserve">Utvrđuje se da spisu prileži podnesak zastupnice dužnika po zakonu od 15. lipnja 2020. godine u kojem predlaže odgodu današnjeg ročišta </w:t>
      </w:r>
      <w:r w:rsidRPr="000572C8" w:rsidR="000572C8">
        <w:rPr>
          <w:rFonts w:ascii="Times New Roman" w:hAnsi="Times New Roman"/>
          <w:b w:val="false"/>
        </w:rPr>
        <w:t>zbog mogućnosti otklanjanja stečajnog razloga. Navodi da se trenutno nalazi na liječenju u bolnici "Sveti Rafael" Strmac te u privitku prilaže potvrdu bolnice od 04. lipnja 2020. godine.</w:t>
      </w:r>
    </w:p>
    <w:p w:rsidRPr="000572C8" w:rsidR="0054448E" w:rsidP="00932C80" w:rsidRDefault="0054448E">
      <w:pPr>
        <w:jc w:val="both"/>
        <w:rPr>
          <w:rFonts w:ascii="Times New Roman" w:hAnsi="Times New Roman"/>
          <w:b w:val="false"/>
        </w:rPr>
      </w:pPr>
    </w:p>
    <w:p w:rsidRPr="000572C8" w:rsidR="00AF73F1" w:rsidP="00AF73F1" w:rsidRDefault="00AF73F1">
      <w:pPr>
        <w:ind w:firstLine="720"/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0572C8" w:rsidR="00AF73F1" w:rsidP="00AF73F1" w:rsidRDefault="00AF73F1">
      <w:pPr>
        <w:jc w:val="both"/>
        <w:rPr>
          <w:rFonts w:ascii="Times New Roman" w:hAnsi="Times New Roman"/>
          <w:b w:val="false"/>
        </w:rPr>
      </w:pPr>
    </w:p>
    <w:p w:rsidRPr="000572C8" w:rsidR="000572C8" w:rsidP="001807C7" w:rsidRDefault="000572C8">
      <w:pPr>
        <w:ind w:firstLine="708"/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Sudac donosi</w:t>
      </w:r>
    </w:p>
    <w:p w:rsidRPr="000572C8" w:rsidR="000572C8" w:rsidP="001807C7" w:rsidRDefault="000572C8">
      <w:pPr>
        <w:ind w:firstLine="708"/>
        <w:jc w:val="center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 xml:space="preserve">r j e š e n j e </w:t>
      </w:r>
    </w:p>
    <w:p w:rsidRPr="000572C8" w:rsidR="000572C8" w:rsidP="001807C7" w:rsidRDefault="000572C8">
      <w:pPr>
        <w:ind w:firstLine="708"/>
        <w:jc w:val="center"/>
        <w:rPr>
          <w:rFonts w:ascii="Times New Roman" w:hAnsi="Times New Roman"/>
          <w:b w:val="false"/>
        </w:rPr>
      </w:pPr>
    </w:p>
    <w:p w:rsidRPr="000572C8" w:rsidR="000572C8" w:rsidP="001807C7" w:rsidRDefault="000572C8">
      <w:pPr>
        <w:ind w:firstLine="708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 xml:space="preserve">Prihvaća se prijedlog zastupnice dužnika po zakonu te se današnje ročište odgađa, a slijedeće zakazuje za dan </w:t>
      </w:r>
    </w:p>
    <w:p w:rsidRPr="000572C8" w:rsidR="000572C8" w:rsidP="001807C7" w:rsidRDefault="000572C8">
      <w:pPr>
        <w:ind w:firstLine="708"/>
        <w:rPr>
          <w:rFonts w:ascii="Times New Roman" w:hAnsi="Times New Roman"/>
          <w:b w:val="false"/>
        </w:rPr>
      </w:pPr>
    </w:p>
    <w:p w:rsidRPr="000572C8" w:rsidR="000572C8" w:rsidP="001807C7" w:rsidRDefault="000572C8">
      <w:pPr>
        <w:ind w:firstLine="708"/>
        <w:jc w:val="center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16. rujna 2020. godine u 11.00 sati</w:t>
      </w:r>
    </w:p>
    <w:p w:rsidRPr="000572C8" w:rsidR="000572C8" w:rsidP="001807C7" w:rsidRDefault="000572C8">
      <w:pPr>
        <w:jc w:val="center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lastRenderedPageBreak/>
        <w:t xml:space="preserve">   kod Trgovačkog suda u Rijeci </w:t>
      </w:r>
    </w:p>
    <w:p w:rsidRPr="000572C8" w:rsidR="000572C8" w:rsidP="001807C7" w:rsidRDefault="000572C8">
      <w:pPr>
        <w:jc w:val="center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Zadarska ulica 1 i 3</w:t>
      </w:r>
    </w:p>
    <w:p w:rsidRPr="000572C8" w:rsidR="000572C8" w:rsidP="001807C7" w:rsidRDefault="000572C8">
      <w:pPr>
        <w:jc w:val="center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>I. kat, sudnica broj 2</w:t>
      </w:r>
    </w:p>
    <w:p w:rsidRPr="000572C8" w:rsidR="000572C8" w:rsidP="001807C7" w:rsidRDefault="000572C8">
      <w:pPr>
        <w:rPr>
          <w:rFonts w:ascii="Times New Roman" w:hAnsi="Times New Roman"/>
          <w:b w:val="false"/>
        </w:rPr>
      </w:pPr>
    </w:p>
    <w:p w:rsidRPr="000572C8" w:rsidR="000572C8" w:rsidP="001807C7" w:rsidRDefault="000572C8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 koje se poziva predlagatelj, privremeni stečajni upravitelj i zastupnica dužnika po zakonu </w:t>
      </w:r>
      <w:r w:rsidRPr="000572C8">
        <w:rPr>
          <w:rFonts w:ascii="Times New Roman" w:hAnsi="Times New Roman"/>
          <w:b w:val="false"/>
        </w:rPr>
        <w:t>objavom ovog poziva na mrežnoj stranici e-Oglasne ploče suda.</w:t>
      </w:r>
    </w:p>
    <w:p w:rsidRPr="000572C8" w:rsidR="00D95C4F" w:rsidP="000572C8" w:rsidRDefault="001471E3">
      <w:pPr>
        <w:pStyle w:val="Bezproreda"/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 xml:space="preserve"> </w:t>
      </w:r>
    </w:p>
    <w:p w:rsidRPr="000572C8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0572C8">
        <w:rPr>
          <w:rFonts w:ascii="Times New Roman" w:hAnsi="Times New Roman"/>
          <w:b w:val="false"/>
          <w:bCs/>
        </w:rPr>
        <w:t>Dovršeno u</w:t>
      </w:r>
      <w:r w:rsidRPr="000572C8" w:rsidR="00F60677">
        <w:rPr>
          <w:rFonts w:ascii="Times New Roman" w:hAnsi="Times New Roman"/>
          <w:b w:val="false"/>
          <w:bCs/>
        </w:rPr>
        <w:t xml:space="preserve"> </w:t>
      </w:r>
      <w:r w:rsidRPr="000572C8" w:rsidR="004F7EFF">
        <w:rPr>
          <w:rFonts w:ascii="Times New Roman" w:hAnsi="Times New Roman"/>
          <w:b w:val="false"/>
          <w:bCs/>
        </w:rPr>
        <w:t>09</w:t>
      </w:r>
      <w:r w:rsidRPr="000572C8" w:rsidR="00150A31">
        <w:rPr>
          <w:rFonts w:ascii="Times New Roman" w:hAnsi="Times New Roman"/>
          <w:b w:val="false"/>
          <w:bCs/>
        </w:rPr>
        <w:t>,</w:t>
      </w:r>
      <w:r w:rsidRPr="000572C8" w:rsidR="004F7EFF">
        <w:rPr>
          <w:rFonts w:ascii="Times New Roman" w:hAnsi="Times New Roman"/>
          <w:b w:val="false"/>
          <w:bCs/>
        </w:rPr>
        <w:t>4</w:t>
      </w:r>
      <w:r w:rsidR="000572C8">
        <w:rPr>
          <w:rFonts w:ascii="Times New Roman" w:hAnsi="Times New Roman"/>
          <w:b w:val="false"/>
          <w:bCs/>
        </w:rPr>
        <w:t>0</w:t>
      </w:r>
      <w:r w:rsidRPr="000572C8">
        <w:rPr>
          <w:rFonts w:ascii="Times New Roman" w:hAnsi="Times New Roman"/>
          <w:b w:val="false"/>
          <w:bCs/>
        </w:rPr>
        <w:t xml:space="preserve"> sati</w:t>
      </w:r>
    </w:p>
    <w:p w:rsidRPr="000572C8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0572C8">
        <w:rPr>
          <w:rFonts w:ascii="Times New Roman" w:hAnsi="Times New Roman"/>
          <w:b w:val="false"/>
          <w:bCs/>
        </w:rPr>
        <w:t xml:space="preserve"> </w:t>
      </w:r>
    </w:p>
    <w:p w:rsidRPr="000572C8" w:rsidR="00EA4B29" w:rsidP="005B7AC9" w:rsidRDefault="007B31B2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 xml:space="preserve"> </w:t>
      </w:r>
      <w:r w:rsidRPr="000572C8">
        <w:rPr>
          <w:rFonts w:ascii="Times New Roman" w:hAnsi="Times New Roman"/>
          <w:b w:val="false"/>
        </w:rPr>
        <w:tab/>
      </w:r>
      <w:r w:rsidRPr="000572C8" w:rsidR="00D95C4F">
        <w:rPr>
          <w:rFonts w:ascii="Times New Roman" w:hAnsi="Times New Roman"/>
          <w:b w:val="false"/>
        </w:rPr>
        <w:t xml:space="preserve">  </w:t>
      </w:r>
      <w:r w:rsidRPr="000572C8">
        <w:rPr>
          <w:rFonts w:ascii="Times New Roman" w:hAnsi="Times New Roman"/>
          <w:b w:val="false"/>
        </w:rPr>
        <w:tab/>
        <w:t xml:space="preserve">                                       </w:t>
      </w:r>
      <w:r w:rsidRPr="000572C8" w:rsidR="001471E3">
        <w:rPr>
          <w:rFonts w:ascii="Times New Roman" w:hAnsi="Times New Roman"/>
          <w:b w:val="false"/>
        </w:rPr>
        <w:t xml:space="preserve">        </w:t>
      </w:r>
      <w:r w:rsidRPr="000572C8">
        <w:rPr>
          <w:rFonts w:ascii="Times New Roman" w:hAnsi="Times New Roman"/>
          <w:b w:val="false"/>
        </w:rPr>
        <w:t>Sudac</w:t>
      </w:r>
      <w:r w:rsidRPr="000572C8" w:rsidR="005B7AC9">
        <w:rPr>
          <w:rFonts w:ascii="Times New Roman" w:hAnsi="Times New Roman"/>
          <w:b w:val="false"/>
        </w:rPr>
        <w:t xml:space="preserve">            </w:t>
      </w:r>
      <w:r w:rsidRPr="000572C8" w:rsidR="007B32C7">
        <w:rPr>
          <w:rFonts w:ascii="Times New Roman" w:hAnsi="Times New Roman"/>
          <w:b w:val="false"/>
        </w:rPr>
        <w:t xml:space="preserve">  </w:t>
      </w:r>
      <w:r w:rsidRPr="000572C8" w:rsidR="00CA5F98">
        <w:rPr>
          <w:rFonts w:ascii="Times New Roman" w:hAnsi="Times New Roman"/>
          <w:b w:val="false"/>
        </w:rPr>
        <w:t xml:space="preserve"> </w:t>
      </w:r>
      <w:r w:rsidRPr="000572C8" w:rsidR="00537E0F">
        <w:rPr>
          <w:rFonts w:ascii="Times New Roman" w:hAnsi="Times New Roman"/>
          <w:b w:val="false"/>
        </w:rPr>
        <w:tab/>
      </w:r>
      <w:r w:rsidRPr="000572C8" w:rsidR="00705DC7">
        <w:rPr>
          <w:rFonts w:ascii="Times New Roman" w:hAnsi="Times New Roman"/>
          <w:b w:val="false"/>
        </w:rPr>
        <w:t xml:space="preserve">  </w:t>
      </w:r>
      <w:r w:rsidRPr="000572C8" w:rsidR="008A15B0">
        <w:rPr>
          <w:rFonts w:ascii="Times New Roman" w:hAnsi="Times New Roman"/>
          <w:b w:val="false"/>
        </w:rPr>
        <w:t xml:space="preserve"> </w:t>
      </w:r>
      <w:r w:rsidRPr="000572C8" w:rsidR="00D95C4F">
        <w:rPr>
          <w:rFonts w:ascii="Times New Roman" w:hAnsi="Times New Roman"/>
          <w:b w:val="false"/>
        </w:rPr>
        <w:tab/>
      </w:r>
      <w:r w:rsidRPr="000572C8" w:rsidR="009F1B60">
        <w:rPr>
          <w:rFonts w:ascii="Times New Roman" w:hAnsi="Times New Roman"/>
          <w:b w:val="false"/>
        </w:rPr>
        <w:t xml:space="preserve"> </w:t>
      </w:r>
    </w:p>
    <w:p w:rsidRPr="000572C8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0572C8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0572C8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0572C8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0572C8">
        <w:rPr>
          <w:rFonts w:ascii="Times New Roman" w:hAnsi="Times New Roman"/>
          <w:b w:val="false"/>
        </w:rPr>
        <w:tab/>
      </w:r>
      <w:r w:rsidRPr="000572C8">
        <w:rPr>
          <w:rFonts w:ascii="Times New Roman" w:hAnsi="Times New Roman"/>
          <w:b w:val="false"/>
        </w:rPr>
        <w:tab/>
      </w:r>
      <w:r w:rsidRPr="000572C8">
        <w:rPr>
          <w:rFonts w:ascii="Times New Roman" w:hAnsi="Times New Roman"/>
          <w:b w:val="false"/>
        </w:rPr>
        <w:tab/>
      </w:r>
      <w:r w:rsidRPr="000572C8">
        <w:rPr>
          <w:rFonts w:ascii="Times New Roman" w:hAnsi="Times New Roman"/>
          <w:b w:val="false"/>
        </w:rPr>
        <w:tab/>
        <w:t xml:space="preserve">            </w:t>
      </w:r>
      <w:r w:rsidRPr="000572C8" w:rsidR="001471E3">
        <w:rPr>
          <w:rFonts w:ascii="Times New Roman" w:hAnsi="Times New Roman"/>
          <w:b w:val="false"/>
        </w:rPr>
        <w:t xml:space="preserve">        </w:t>
      </w:r>
      <w:r w:rsidRPr="000572C8">
        <w:rPr>
          <w:rFonts w:ascii="Times New Roman" w:hAnsi="Times New Roman"/>
          <w:b w:val="false"/>
        </w:rPr>
        <w:t xml:space="preserve">Zapisničar </w:t>
      </w:r>
      <w:r w:rsidRPr="000572C8">
        <w:rPr>
          <w:rFonts w:ascii="Times New Roman" w:hAnsi="Times New Roman"/>
          <w:b w:val="false"/>
        </w:rPr>
        <w:tab/>
        <w:t xml:space="preserve">         </w:t>
      </w:r>
      <w:r w:rsidRPr="000572C8" w:rsidR="00CA5F98">
        <w:rPr>
          <w:rFonts w:ascii="Times New Roman" w:hAnsi="Times New Roman"/>
          <w:b w:val="false"/>
        </w:rPr>
        <w:t xml:space="preserve"> </w:t>
      </w:r>
      <w:r w:rsidRPr="000572C8" w:rsidR="00127B73">
        <w:rPr>
          <w:rFonts w:ascii="Times New Roman" w:hAnsi="Times New Roman"/>
          <w:b w:val="false"/>
        </w:rPr>
        <w:tab/>
        <w:t xml:space="preserve">     </w:t>
      </w:r>
    </w:p>
    <w:sectPr w:rsidRPr="000572C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6B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4F7EFF">
      <w:rPr>
        <w:rFonts w:ascii="Times New Roman" w:hAnsi="Times New Roman"/>
        <w:b w:val="false"/>
      </w:rPr>
      <w:t>37</w:t>
    </w:r>
    <w:r w:rsidR="0052145A">
      <w:rPr>
        <w:rFonts w:ascii="Times New Roman" w:hAnsi="Times New Roman"/>
        <w:b w:val="false"/>
      </w:rPr>
      <w:t>/2020</w:t>
    </w:r>
    <w:r w:rsidR="00780DC0">
      <w:rPr>
        <w:rFonts w:ascii="Times New Roman" w:hAnsi="Times New Roman"/>
        <w:b w:val="false"/>
      </w:rPr>
      <w:t>-</w:t>
    </w:r>
    <w:r w:rsidR="0054448E">
      <w:rPr>
        <w:rFonts w:ascii="Times New Roman" w:hAnsi="Times New Roman"/>
        <w:b w:val="false"/>
      </w:rPr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33D3904"/>
    <w:multiLevelType w:val="hybridMultilevel"/>
    <w:tmpl w:val="56402C66"/>
    <w:lvl w:ilvl="0" w:tplc="F9164F9A">
      <w:start w:val="2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1"/>
  </w:num>
  <w:num w:numId="4">
    <w:abstractNumId w:val="9"/>
  </w:num>
  <w:num w:numId="5">
    <w:abstractNumId w:val="18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5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9"/>
  </w:num>
  <w:num w:numId="17">
    <w:abstractNumId w:val="22"/>
  </w:num>
  <w:num w:numId="18">
    <w:abstractNumId w:val="23"/>
  </w:num>
  <w:num w:numId="19">
    <w:abstractNumId w:val="8"/>
  </w:num>
  <w:num w:numId="20">
    <w:abstractNumId w:val="20"/>
  </w:num>
  <w:num w:numId="21">
    <w:abstractNumId w:val="14"/>
  </w:num>
  <w:num w:numId="22">
    <w:abstractNumId w:val="2"/>
  </w:num>
  <w:num w:numId="23">
    <w:abstractNumId w:val="17"/>
  </w:num>
  <w:num w:numId="24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945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2C8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A31"/>
    <w:rsid w:val="00152A9F"/>
    <w:rsid w:val="001559E3"/>
    <w:rsid w:val="00165566"/>
    <w:rsid w:val="001713D4"/>
    <w:rsid w:val="00175982"/>
    <w:rsid w:val="00176AEA"/>
    <w:rsid w:val="00192D3F"/>
    <w:rsid w:val="00193383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5C65"/>
    <w:rsid w:val="0027640D"/>
    <w:rsid w:val="00280606"/>
    <w:rsid w:val="0028442E"/>
    <w:rsid w:val="0028551C"/>
    <w:rsid w:val="002923FB"/>
    <w:rsid w:val="002A1E84"/>
    <w:rsid w:val="002B2320"/>
    <w:rsid w:val="002B2D94"/>
    <w:rsid w:val="002B43E7"/>
    <w:rsid w:val="002B76D6"/>
    <w:rsid w:val="002C1048"/>
    <w:rsid w:val="002C339C"/>
    <w:rsid w:val="002C3BC0"/>
    <w:rsid w:val="002D034F"/>
    <w:rsid w:val="002D0933"/>
    <w:rsid w:val="002D1D2B"/>
    <w:rsid w:val="002D2567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2A28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27CF1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13A5"/>
    <w:rsid w:val="004D30F3"/>
    <w:rsid w:val="004D3354"/>
    <w:rsid w:val="004D38AC"/>
    <w:rsid w:val="004E259F"/>
    <w:rsid w:val="004E676E"/>
    <w:rsid w:val="004F2DFD"/>
    <w:rsid w:val="004F4757"/>
    <w:rsid w:val="004F7EFF"/>
    <w:rsid w:val="00501235"/>
    <w:rsid w:val="00505509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48E"/>
    <w:rsid w:val="00544865"/>
    <w:rsid w:val="00545819"/>
    <w:rsid w:val="005516B1"/>
    <w:rsid w:val="00551CA0"/>
    <w:rsid w:val="00554592"/>
    <w:rsid w:val="00554A56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6C88"/>
    <w:rsid w:val="008B746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1B60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AF73F1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E7038"/>
    <w:rsid w:val="00CF16F2"/>
    <w:rsid w:val="00CF34EF"/>
    <w:rsid w:val="00CF3EDA"/>
    <w:rsid w:val="00CF4130"/>
    <w:rsid w:val="00CF6028"/>
    <w:rsid w:val="00CF7387"/>
    <w:rsid w:val="00CF7EE5"/>
    <w:rsid w:val="00D02B97"/>
    <w:rsid w:val="00D04B9D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1D5B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4EBD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576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1A61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45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St-37/2020-16</izvorni_sadrzaj>
    <derivirana_varijabla naziv="DomainObject.Zapisnik.Oznaka_1">St-37/2020-16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2020.</izvorni_sadrzaj>
    <derivirana_varijabla naziv="DomainObject.Predmet.DatumIzradeOptuznogAkta_1">20. siječnja 2020.</derivirana_varijabla>
  </DomainObject.Predmet.DatumIzradeOptuznogAkta>
  <DomainObject.Predmet.DatumIzradeOptuznogAktaFormated>
    <izvorni_sadrzaj>20.1.2020.</izvorni_sadrzaj>
    <derivirana_varijabla naziv="DomainObject.Predmet.DatumIzradeOptuznogAktaFormated_1">20.1.2020.</derivirana_varijabla>
  </DomainObject.Predmet.DatumIzradeOptuznogAktaFormated>
  <DomainObject.Predmet.DatumOsnivanja>
    <izvorni_sadrzaj>22. siječnja 2020.</izvorni_sadrzaj>
    <derivirana_varijabla naziv="DomainObject.Predmet.DatumOsnivanja_1">22.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siječnja 2020.</izvorni_sadrzaj>
    <derivirana_varijabla naziv="DomainObject.Predmet.DatumPrimitkaOptuznogAkta_1">20.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St-37/2020</izvorni_sadrzaj>
    <derivirana_varijabla naziv="DomainObject.Predmet.OznakaBroj_1">St-37/2020</derivirana_varijabla>
  </DomainObject.Predmet.OznakaBroj>
  <DomainObject.Predmet.OznakaBrojOptuznogAkta>
    <izvorni_sadrzaj>04-06-20-339</izvorni_sadrzaj>
    <derivirana_varijabla naziv="DomainObject.Predmet.OznakaBrojOptuznogAkta_1">04-06-20-339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I. R. N. d.o.o.  Jurdani zastupanog po punomoćniku Nives Puž</izvorni_sadrzaj>
    <derivirana_varijabla naziv="DomainObject.Predmet.ProtustrankaFormated_1">  M. I. R. N. d.o.o.  Jurdani zastupanog po punomoćniku Nives Puž</derivirana_varijabla>
  </DomainObject.Predmet.ProtustrankaFormated>
  <DomainObject.Predmet.ProtustrankaFormatedOIB>
    <izvorni_sadrzaj>  M. I. R. N. d.o.o.  Jurdani, OIB 17184806194 zastupanog po punomoćniku Nives Puž</izvorni_sadrzaj>
    <derivirana_varijabla naziv="DomainObject.Predmet.ProtustrankaFormatedOIB_1">  M. I. R. N. d.o.o.  Jurdani, OIB 17184806194 zastupanog po punomoćniku Nives Puž</derivirana_varijabla>
  </DomainObject.Predmet.ProtustrankaFormatedOIB>
  <DomainObject.Predmet.ProtustrankaFormatedWithAdress>
    <izvorni_sadrzaj> M. I. R. N. d.o.o.  Jurdani, Jušići 126a, 51213 Jurdani zastupanog po punomoćniku Nives Puž</izvorni_sadrzaj>
    <derivirana_varijabla naziv="DomainObject.Predmet.ProtustrankaFormatedWithAdress_1"> M. I. R. N. d.o.o.  Jurdani, Jušići 126a, 51213 Jurdani zastupanog po punomoćniku Nives Puž</derivirana_varijabla>
  </DomainObject.Predmet.ProtustrankaFormatedWithAdress>
  <DomainObject.Predmet.ProtustrankaFormatedWithAdressOIB>
    <izvorni_sadrzaj> M. I. R. N. d.o.o.  Jurdani, OIB 17184806194, Jušići 126a, 51213 Jurdani zastupanog po punomoćniku Nives Puž</izvorni_sadrzaj>
    <derivirana_varijabla naziv="DomainObject.Predmet.ProtustrankaFormatedWithAdressOIB_1"> M. I. R. N. d.o.o.  Jurdani, OIB 17184806194, Jušići 126a, 51213 Jurdani zastupanog po punomoćniku Nives Puž</derivirana_varijabla>
  </DomainObject.Predmet.ProtustrankaFormatedWithAdressOIB>
  <DomainObject.Predmet.ProtustrankaWithAdress>
    <izvorni_sadrzaj>M. I. R. N. d.o.o.  Jurdani Jušići 126a, 51213 Jurdani</izvorni_sadrzaj>
    <derivirana_varijabla naziv="DomainObject.Predmet.ProtustrankaWithAdress_1">M. I. R. N. d.o.o.  Jurdani Jušići 126a, 51213 Jurdani</derivirana_varijabla>
  </DomainObject.Predmet.ProtustrankaWithAdress>
  <DomainObject.Predmet.ProtustrankaWithAdressOIB>
    <izvorni_sadrzaj>M. I. R. N. d.o.o.  Jurdani, OIB 17184806194, Jušići 126a, 51213 Jurdani</izvorni_sadrzaj>
    <derivirana_varijabla naziv="DomainObject.Predmet.ProtustrankaWithAdressOIB_1">M. I. R. N. d.o.o.  Jurdani, OIB 17184806194, Jušići 126a, 51213 Jurdani</derivirana_varijabla>
  </DomainObject.Predmet.ProtustrankaWithAdressOIB>
  <DomainObject.Predmet.ProtustrankaNazivFormated>
    <izvorni_sadrzaj>M. I. R. N. d.o.o.  Jurdani</izvorni_sadrzaj>
    <derivirana_varijabla naziv="DomainObject.Predmet.ProtustrankaNazivFormated_1">M. I. R. N. d.o.o.  Jurdani</derivirana_varijabla>
  </DomainObject.Predmet.ProtustrankaNazivFormated>
  <DomainObject.Predmet.ProtustrankaNazivFormatedOIB>
    <izvorni_sadrzaj>M. I. R. N. d.o.o.  Jurdani, OIB 17184806194</izvorni_sadrzaj>
    <derivirana_varijabla naziv="DomainObject.Predmet.ProtustrankaNazivFormatedOIB_1">M. I. R. N. d.o.o.  Jurdani, OIB 17184806194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I. R. N. d.o.o.  Jurdani zastupanog po punomoćniku Nives Puž</item>
    </izvorni_sadrzaj>
    <derivirana_varijabla naziv="DomainObject.Predmet.ProtuStrankaListFormated_1">
      <item>M. I. R. N. d.o.o.  Jurdani zastupanog po punomoćniku Nives Puž</item>
    </derivirana_varijabla>
  </DomainObject.Predmet.ProtuStrankaListFormated>
  <DomainObject.Predmet.ProtuStrankaListFormatedOIB>
    <izvorni_sadrzaj>
      <item>M. I. R. N. d.o.o.  Jurdani, OIB 17184806194 zastupanog po punomoćniku Nives Puž</item>
    </izvorni_sadrzaj>
    <derivirana_varijabla naziv="DomainObject.Predmet.ProtuStrankaListFormatedOIB_1">
      <item>M. I. R. N. d.o.o.  Jurdani, OIB 17184806194 zastupanog po punomoćniku Nives Puž</item>
    </derivirana_varijabla>
  </DomainObject.Predmet.ProtuStrankaListFormatedOIB>
  <DomainObject.Predmet.ProtuStrankaListFormatedWithAdress>
    <izvorni_sadrzaj>
      <item>M. I. R. N. d.o.o.  Jurdani, Jušići 126a, 51213 Jurdani zastupanog po punomoćniku Nives Puž</item>
    </izvorni_sadrzaj>
    <derivirana_varijabla naziv="DomainObject.Predmet.ProtuStrankaListFormatedWithAdress_1">
      <item>M. I. R. N. d.o.o.  Jurdani, Jušići 126a, 51213 Jurdani zastupanog po punomoćniku Nives Puž</item>
    </derivirana_varijabla>
  </DomainObject.Predmet.ProtuStrankaListFormatedWithAdress>
  <DomainObject.Predmet.ProtuStrankaListFormatedWithAdressOIB>
    <izvorni_sadrzaj>
      <item>M. I. R. N. d.o.o.  Jurdani, OIB 17184806194, Jušići 126a, 51213 Jurdani zastupanog po punomoćniku Nives Puž</item>
    </izvorni_sadrzaj>
    <derivirana_varijabla naziv="DomainObject.Predmet.ProtuStrankaListFormatedWithAdressOIB_1">
      <item>M. I. R. N. d.o.o.  Jurdani, OIB 17184806194, Jušići 126a, 51213 Jurdani zastupanog po punomoćniku Nives Puž</item>
    </derivirana_varijabla>
  </DomainObject.Predmet.ProtuStrankaListFormatedWithAdressOIB>
  <DomainObject.Predmet.ProtuStrankaListNazivFormated>
    <izvorni_sadrzaj>
      <item>M. I. R. N. d.o.o.  Jurdani</item>
    </izvorni_sadrzaj>
    <derivirana_varijabla naziv="DomainObject.Predmet.ProtuStrankaListNazivFormated_1">
      <item>M. I. R. N. d.o.o.  Jurdani</item>
    </derivirana_varijabla>
  </DomainObject.Predmet.ProtuStrankaListNazivFormated>
  <DomainObject.Predmet.ProtuStrankaListNazivFormatedOIB>
    <izvorni_sadrzaj>
      <item>M. I. R. N. d.o.o.  Jurdani, OIB 17184806194</item>
    </izvorni_sadrzaj>
    <derivirana_varijabla naziv="DomainObject.Predmet.ProtuStrankaListNazivFormatedOIB_1">
      <item>M. I. R. N. d.o.o.  Jurdani, OIB 17184806194</item>
    </derivirana_varijabla>
  </DomainObject.Predmet.ProtuStrankaListNazivFormatedOIB>
  <DomainObject.Predmet.OstaliListFormated>
    <izvorni_sadrzaj>
      <item>Nives Puž punomoćnica sudionika u postupku M. I. R. N. d.o.o.  Jurdani</item>
    </izvorni_sadrzaj>
    <derivirana_varijabla naziv="DomainObject.Predmet.OstaliListFormated_1">
      <item>Nives Puž punomoćnica sudionika u postupku M. I. R. N. d.o.o.  Jurdani</item>
    </derivirana_varijabla>
  </DomainObject.Predmet.OstaliListFormated>
  <DomainObject.Predmet.OstaliListFormatedOIB>
    <izvorni_sadrzaj>
      <item>Nives Puž, OIB 46460916311 punomoćnica sudionika u postupku M. I. R. N. d.o.o.  Jurdani</item>
    </izvorni_sadrzaj>
    <derivirana_varijabla naziv="DomainObject.Predmet.OstaliListFormatedOIB_1">
      <item>Nives Puž, OIB 46460916311 punomoćnica sudionika u postupku M. I. R. N. d.o.o.  Jurdani</item>
    </derivirana_varijabla>
  </DomainObject.Predmet.OstaliListFormatedOIB>
  <DomainObject.Predmet.OstaliListFormatedWithAdress>
    <izvorni_sadrzaj>
      <item>Nives Puž, Jušići 126a, 51211 Jušići punomoćnica sudionika u postupku M. I. R. N. d.o.o.  Jurdani</item>
    </izvorni_sadrzaj>
    <derivirana_varijabla naziv="DomainObject.Predmet.OstaliListFormatedWithAdress_1">
      <item>Nives Puž, Jušići 126a, 51211 Jušići punomoćnica sudionika u postupku M. I. R. N. d.o.o.  Jurdani</item>
    </derivirana_varijabla>
  </DomainObject.Predmet.OstaliListFormatedWithAdress>
  <DomainObject.Predmet.OstaliListFormatedWithAdressOIB>
    <izvorni_sadrzaj>
      <item>Nives Puž, OIB 46460916311, Jušići 126a, 51211 Jušići punomoćnica sudionika u postupku M. I. R. N. d.o.o.  Jurdani</item>
    </izvorni_sadrzaj>
    <derivirana_varijabla naziv="DomainObject.Predmet.OstaliListFormatedWithAdressOIB_1">
      <item>Nives Puž, OIB 46460916311, Jušići 126a, 51211 Jušići punomoćnica sudionika u postupku M. I. R. N. d.o.o.  Jurdani</item>
    </derivirana_varijabla>
  </DomainObject.Predmet.OstaliListFormatedWithAdressOIB>
  <DomainObject.Predmet.OstaliListNazivFormated>
    <izvorni_sadrzaj>
      <item>Nives Puž</item>
    </izvorni_sadrzaj>
    <derivirana_varijabla naziv="DomainObject.Predmet.OstaliListNazivFormated_1">
      <item>Nives Puž</item>
    </derivirana_varijabla>
  </DomainObject.Predmet.OstaliListNazivFormated>
  <DomainObject.Predmet.OstaliListNazivFormatedOIB>
    <izvorni_sadrzaj>
      <item>Nives Puž, OIB 46460916311</item>
    </izvorni_sadrzaj>
    <derivirana_varijabla naziv="DomainObject.Predmet.OstaliListNazivFormatedOIB_1">
      <item>Nives Puž, OIB 46460916311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2020.</izvorni_sadrzaj>
    <derivirana_varijabla naziv="DomainObject.Datum_1">18. lipnja 2020.</derivirana_varijabla>
  </DomainObject.Datum>
  <DomainObject.PoslovniBrojDokumenta>
    <izvorni_sadrzaj>St-37/2020-16</izvorni_sadrzaj>
    <derivirana_varijabla naziv="DomainObject.PoslovniBrojDokumenta_1">St-37/2020-16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I. R. N. d.o.o.  Jurdani</izvorni_sadrzaj>
    <derivirana_varijabla naziv="DomainObject.Predmet.ProtustrankaIDrugi_1">M. I. R. N.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I. R. N. d.o.o.  Jurdani, OIB 17184806194, Jušići 126a, 51213 Jurdani</izvorni_sadrzaj>
    <derivirana_varijabla naziv="DomainObject.Predmet.ProtustrankaIDrugiAdressOIB_1">M. I. R. N. d.o.o.  Jurdani, OIB 17184806194, Jušići 126a,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I. R. N. d.o.o.  Jurdani</item>
      <item>Nives Puž</item>
    </izvorni_sadrzaj>
    <derivirana_varijabla naziv="DomainObject.Predmet.SudioniciListNaziv_1">
      <item>FINA  Rijeka</item>
      <item>M. I. R. N. d.o.o.  Jurdani</item>
      <item>Nives Puž</item>
    </derivirana_varijabla>
  </DomainObject.Predmet.SudioniciListNaziv>
  <DomainObject.Predmet.SudioniciListAdressOIB>
    <izvorni_sadrzaj>
      <item>FINA  Rijeka, OIB 85821130368, Frana Kurelca 8,51000 Rijeka</item>
      <item>M. I. R. N. d.o.o.  Jurdani, OIB 17184806194, Jušići 126a,51213 Jurdani</item>
      <item>Nives Puž, OIB 46460916311, Jušići 126a,51211 Jušići</item>
    </izvorni_sadrzaj>
    <derivirana_varijabla naziv="DomainObject.Predmet.SudioniciListAdressOIB_1">
      <item>FINA  Rijeka, OIB 85821130368, Frana Kurelca 8,51000 Rijeka</item>
      <item>M. I. R. N. d.o.o.  Jurdani, OIB 17184806194, Jušići 126a,51213 Jurdani</item>
      <item>Nives Puž, OIB 46460916311, Jušići 126a,51211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17184806194</item>
      <item>, OIB 46460916311</item>
    </izvorni_sadrzaj>
    <derivirana_varijabla naziv="DomainObject.Predmet.SudioniciListNazivOIB_1">
      <item>, OIB 85821130368</item>
      <item>, OIB 17184806194</item>
      <item>, OIB 46460916311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647B6-0D13-4789-A281-6AC59D29F1C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328</properties:Words>
  <properties:Characters>1783</properties:Characters>
  <properties:Lines>61</properties:Lines>
  <properties:Paragraphs>29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2020-06-04T06:30:00Z</dcterms:created>
  <dc:creator>rcerneka</dc:creator>
  <cp:lastModifiedBy>Dajana Jurković</cp:lastModifiedBy>
  <cp:lastPrinted>2020-03-05T10:05:00Z</cp:lastPrinted>
  <dcterms:modified xmlns:xsi="http://www.w3.org/2001/XMLSchema-instance" xsi:type="dcterms:W3CDTF">2020-06-18T07:41:00Z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St-37/2020-16 / Zapisnik - Ročište radi rasprave o uvjetima za otvaranje steč. post. (37,2020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